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FCB9B" w14:textId="77777777" w:rsidR="00463F37" w:rsidRDefault="00463F37" w:rsidP="00463F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OSBORNE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1482C750" w14:textId="77777777" w:rsidR="00463F37" w:rsidRDefault="00463F37" w:rsidP="00463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24FEE8" w14:textId="77777777" w:rsidR="00463F37" w:rsidRDefault="00463F37" w:rsidP="00463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5408FC" w14:textId="77777777" w:rsidR="00463F37" w:rsidRDefault="00463F37" w:rsidP="00463F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trespass and assault against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Cornyssh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Horsley,</w:t>
      </w:r>
    </w:p>
    <w:p w14:paraId="38E98B62" w14:textId="77777777" w:rsidR="00463F37" w:rsidRDefault="00463F37" w:rsidP="00463F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Gloucestershire(q.v.), and John Strange of Horsley(q.v.).</w:t>
      </w:r>
    </w:p>
    <w:p w14:paraId="7294EE4A" w14:textId="77777777" w:rsidR="00463F37" w:rsidRDefault="00463F37" w:rsidP="00463F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68675DB" w14:textId="77777777" w:rsidR="00463F37" w:rsidRDefault="00463F37" w:rsidP="00463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643ED4" w14:textId="77777777" w:rsidR="00463F37" w:rsidRDefault="00463F37" w:rsidP="00463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CB36EA" w14:textId="77777777" w:rsidR="00463F37" w:rsidRDefault="00463F37" w:rsidP="00463F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July 2022</w:t>
      </w:r>
    </w:p>
    <w:p w14:paraId="7BFE497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3B33E" w14:textId="77777777" w:rsidR="00463F37" w:rsidRDefault="00463F37" w:rsidP="009139A6">
      <w:r>
        <w:separator/>
      </w:r>
    </w:p>
  </w:endnote>
  <w:endnote w:type="continuationSeparator" w:id="0">
    <w:p w14:paraId="70991F29" w14:textId="77777777" w:rsidR="00463F37" w:rsidRDefault="00463F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307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C75F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389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5FD06" w14:textId="77777777" w:rsidR="00463F37" w:rsidRDefault="00463F37" w:rsidP="009139A6">
      <w:r>
        <w:separator/>
      </w:r>
    </w:p>
  </w:footnote>
  <w:footnote w:type="continuationSeparator" w:id="0">
    <w:p w14:paraId="4E4DF7A3" w14:textId="77777777" w:rsidR="00463F37" w:rsidRDefault="00463F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0DE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76D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1C1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F37"/>
    <w:rsid w:val="000666E0"/>
    <w:rsid w:val="002510B7"/>
    <w:rsid w:val="00463F3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6EF54"/>
  <w15:chartTrackingRefBased/>
  <w15:docId w15:val="{2E404363-F323-432C-BA2D-7F08613B8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63F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2022-10-23T08:38:00Z</dcterms:created>
  <dcterms:modified xsi:type="dcterms:W3CDTF">2022-10-23T08:38:00Z</dcterms:modified>
</cp:coreProperties>
</file>